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9E2B" w14:textId="0EAB64B7" w:rsidR="003E6716" w:rsidRDefault="003E6716" w:rsidP="003E6716">
      <w:pPr>
        <w:spacing w:before="600"/>
      </w:pPr>
      <w:r>
        <w:rPr>
          <w:rFonts w:ascii="Copperplate Gothic Bold" w:hAnsi="Copperplate Gothic Bold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1C596FE" wp14:editId="604389AF">
                <wp:simplePos x="0" y="0"/>
                <wp:positionH relativeFrom="column">
                  <wp:posOffset>1325341</wp:posOffset>
                </wp:positionH>
                <wp:positionV relativeFrom="paragraph">
                  <wp:posOffset>473902</wp:posOffset>
                </wp:positionV>
                <wp:extent cx="6196331" cy="612135"/>
                <wp:effectExtent l="57150" t="19050" r="52069" b="16515"/>
                <wp:wrapNone/>
                <wp:docPr id="334079488" name="Ribbon: Tilted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6331" cy="612135"/>
                        </a:xfrm>
                        <a:custGeom>
                          <a:avLst>
                            <a:gd name="f12" fmla="val 16667"/>
                            <a:gd name="f13" fmla="val 50000"/>
                          </a:avLst>
                          <a:gdLst>
                            <a:gd name="f2" fmla="val 10800000"/>
                            <a:gd name="f3" fmla="val 5400000"/>
                            <a:gd name="f4" fmla="val 16200000"/>
                            <a:gd name="f5" fmla="val 180"/>
                            <a:gd name="f6" fmla="val w"/>
                            <a:gd name="f7" fmla="val h"/>
                            <a:gd name="f8" fmla="val ss"/>
                            <a:gd name="f9" fmla="val 0"/>
                            <a:gd name="f10" fmla="+- 0 0 10800000"/>
                            <a:gd name="f11" fmla="+- 0 0 5400000"/>
                            <a:gd name="f12" fmla="val 16667"/>
                            <a:gd name="f13" fmla="val 50000"/>
                            <a:gd name="f14" fmla="+- 0 0 -360"/>
                            <a:gd name="f15" fmla="+- 0 0 -270"/>
                            <a:gd name="f16" fmla="+- 0 0 -90"/>
                            <a:gd name="f17" fmla="abs f6"/>
                            <a:gd name="f18" fmla="abs f7"/>
                            <a:gd name="f19" fmla="abs f8"/>
                            <a:gd name="f20" fmla="val f9"/>
                            <a:gd name="f21" fmla="val f12"/>
                            <a:gd name="f22" fmla="val f13"/>
                            <a:gd name="f23" fmla="*/ f14 f2 1"/>
                            <a:gd name="f24" fmla="*/ f15 f2 1"/>
                            <a:gd name="f25" fmla="*/ f16 f2 1"/>
                            <a:gd name="f26" fmla="?: f17 f6 1"/>
                            <a:gd name="f27" fmla="?: f18 f7 1"/>
                            <a:gd name="f28" fmla="?: f19 f8 1"/>
                            <a:gd name="f29" fmla="*/ f23 1 f5"/>
                            <a:gd name="f30" fmla="*/ f24 1 f5"/>
                            <a:gd name="f31" fmla="*/ f25 1 f5"/>
                            <a:gd name="f32" fmla="*/ f26 1 21600"/>
                            <a:gd name="f33" fmla="*/ f27 1 21600"/>
                            <a:gd name="f34" fmla="*/ 21600 f26 1"/>
                            <a:gd name="f35" fmla="*/ 21600 f27 1"/>
                            <a:gd name="f36" fmla="+- f29 0 f3"/>
                            <a:gd name="f37" fmla="+- f30 0 f3"/>
                            <a:gd name="f38" fmla="+- f31 0 f3"/>
                            <a:gd name="f39" fmla="min f33 f32"/>
                            <a:gd name="f40" fmla="*/ f34 1 f28"/>
                            <a:gd name="f41" fmla="*/ f35 1 f28"/>
                            <a:gd name="f42" fmla="val f40"/>
                            <a:gd name="f43" fmla="val f41"/>
                            <a:gd name="f44" fmla="*/ f20 f39 1"/>
                            <a:gd name="f45" fmla="+- f43 0 f20"/>
                            <a:gd name="f46" fmla="+- f42 0 f20"/>
                            <a:gd name="f47" fmla="*/ f43 f39 1"/>
                            <a:gd name="f48" fmla="*/ f42 f39 1"/>
                            <a:gd name="f49" fmla="*/ f46 1 2"/>
                            <a:gd name="f50" fmla="*/ f46 1 8"/>
                            <a:gd name="f51" fmla="*/ f46 1 32"/>
                            <a:gd name="f52" fmla="*/ f46 f22 1"/>
                            <a:gd name="f53" fmla="*/ f45 f21 1"/>
                            <a:gd name="f54" fmla="+- f20 f49 0"/>
                            <a:gd name="f55" fmla="+- f42 0 f50"/>
                            <a:gd name="f56" fmla="*/ f52 1 200000"/>
                            <a:gd name="f57" fmla="*/ f53 1 200000"/>
                            <a:gd name="f58" fmla="*/ f53 1 100000"/>
                            <a:gd name="f59" fmla="*/ f53 1 400000"/>
                            <a:gd name="f60" fmla="*/ f51 f39 1"/>
                            <a:gd name="f61" fmla="*/ f50 f39 1"/>
                            <a:gd name="f62" fmla="+- f54 0 f56"/>
                            <a:gd name="f63" fmla="+- f54 f56 0"/>
                            <a:gd name="f64" fmla="+- f43 0 f58"/>
                            <a:gd name="f65" fmla="+- f43 0 f59"/>
                            <a:gd name="f66" fmla="+- f58 0 f59"/>
                            <a:gd name="f67" fmla="*/ f58 f39 1"/>
                            <a:gd name="f68" fmla="*/ f59 f39 1"/>
                            <a:gd name="f69" fmla="*/ f57 f39 1"/>
                            <a:gd name="f70" fmla="*/ f55 f39 1"/>
                            <a:gd name="f71" fmla="*/ f54 f39 1"/>
                            <a:gd name="f72" fmla="+- f62 f51 0"/>
                            <a:gd name="f73" fmla="+- f63 0 f51"/>
                            <a:gd name="f74" fmla="+- f62 f50 0"/>
                            <a:gd name="f75" fmla="+- f63 0 f50"/>
                            <a:gd name="f76" fmla="*/ f64 1 2"/>
                            <a:gd name="f77" fmla="*/ f62 f39 1"/>
                            <a:gd name="f78" fmla="*/ f63 f39 1"/>
                            <a:gd name="f79" fmla="*/ f64 f39 1"/>
                            <a:gd name="f80" fmla="*/ f65 f39 1"/>
                            <a:gd name="f81" fmla="*/ f66 f39 1"/>
                            <a:gd name="f82" fmla="+- f74 0 f51"/>
                            <a:gd name="f83" fmla="+- f75 f51 0"/>
                            <a:gd name="f84" fmla="*/ f72 f39 1"/>
                            <a:gd name="f85" fmla="*/ f73 f39 1"/>
                            <a:gd name="f86" fmla="*/ f76 f39 1"/>
                            <a:gd name="f87" fmla="*/ f74 f39 1"/>
                            <a:gd name="f88" fmla="*/ f75 f39 1"/>
                            <a:gd name="f89" fmla="*/ f82 f39 1"/>
                            <a:gd name="f90" fmla="*/ f83 f3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6">
                              <a:pos x="f71" y="f67"/>
                            </a:cxn>
                            <a:cxn ang="f37">
                              <a:pos x="f61" y="f86"/>
                            </a:cxn>
                            <a:cxn ang="f38">
                              <a:pos x="f70" y="f86"/>
                            </a:cxn>
                          </a:cxnLst>
                          <a:rect l="f77" t="f67" r="f78" b="f47"/>
                          <a:pathLst>
                            <a:path stroke="0">
                              <a:moveTo>
                                <a:pt x="f44" y="f44"/>
                              </a:moveTo>
                              <a:lnTo>
                                <a:pt x="f89" y="f44"/>
                              </a:lnTo>
                              <a:arcTo wR="f60" hR="f68" stAng="f4" swAng="f2"/>
                              <a:lnTo>
                                <a:pt x="f84" y="f69"/>
                              </a:lnTo>
                              <a:arcTo wR="f60" hR="f68" stAng="f4" swAng="f10"/>
                              <a:lnTo>
                                <a:pt x="f85" y="f67"/>
                              </a:lnTo>
                              <a:arcTo wR="f60" hR="f68" stAng="f3" swAng="f10"/>
                              <a:lnTo>
                                <a:pt x="f90" y="f69"/>
                              </a:lnTo>
                              <a:arcTo wR="f60" hR="f68" stAng="f3" swAng="f2"/>
                              <a:lnTo>
                                <a:pt x="f48" y="f44"/>
                              </a:lnTo>
                              <a:lnTo>
                                <a:pt x="f70" y="f86"/>
                              </a:lnTo>
                              <a:lnTo>
                                <a:pt x="f48" y="f79"/>
                              </a:lnTo>
                              <a:lnTo>
                                <a:pt x="f78" y="f79"/>
                              </a:lnTo>
                              <a:lnTo>
                                <a:pt x="f78" y="f80"/>
                              </a:lnTo>
                              <a:arcTo wR="f60" hR="f68" stAng="f9" swAng="f3"/>
                              <a:lnTo>
                                <a:pt x="f84" y="f47"/>
                              </a:lnTo>
                              <a:arcTo wR="f60" hR="f68" stAng="f3" swAng="f3"/>
                              <a:lnTo>
                                <a:pt x="f77" y="f79"/>
                              </a:lnTo>
                              <a:lnTo>
                                <a:pt x="f44" y="f79"/>
                              </a:lnTo>
                              <a:lnTo>
                                <a:pt x="f61" y="f86"/>
                              </a:lnTo>
                              <a:close/>
                            </a:path>
                            <a:path stroke="0">
                              <a:moveTo>
                                <a:pt x="f87" y="f68"/>
                              </a:moveTo>
                              <a:arcTo wR="f60" hR="f68" stAng="f9" swAng="f3"/>
                              <a:lnTo>
                                <a:pt x="f84" y="f69"/>
                              </a:lnTo>
                              <a:arcTo wR="f60" hR="f68" stAng="f4" swAng="f10"/>
                              <a:lnTo>
                                <a:pt x="f87" y="f67"/>
                              </a:lnTo>
                              <a:close/>
                              <a:moveTo>
                                <a:pt x="f88" y="f68"/>
                              </a:moveTo>
                              <a:arcTo wR="f60" hR="f68" stAng="f2" swAng="f11"/>
                              <a:lnTo>
                                <a:pt x="f85" y="f69"/>
                              </a:lnTo>
                              <a:arcTo wR="f60" hR="f68" stAng="f4" swAng="f2"/>
                              <a:lnTo>
                                <a:pt x="f88" y="f67"/>
                              </a:lnTo>
                              <a:close/>
                            </a:path>
                            <a:path fill="none">
                              <a:moveTo>
                                <a:pt x="f44" y="f44"/>
                              </a:moveTo>
                              <a:lnTo>
                                <a:pt x="f89" y="f44"/>
                              </a:lnTo>
                              <a:arcTo wR="f60" hR="f68" stAng="f4" swAng="f2"/>
                              <a:lnTo>
                                <a:pt x="f84" y="f69"/>
                              </a:lnTo>
                              <a:arcTo wR="f60" hR="f68" stAng="f4" swAng="f10"/>
                              <a:lnTo>
                                <a:pt x="f85" y="f67"/>
                              </a:lnTo>
                              <a:arcTo wR="f60" hR="f68" stAng="f3" swAng="f10"/>
                              <a:lnTo>
                                <a:pt x="f90" y="f69"/>
                              </a:lnTo>
                              <a:arcTo wR="f60" hR="f68" stAng="f3" swAng="f2"/>
                              <a:lnTo>
                                <a:pt x="f48" y="f44"/>
                              </a:lnTo>
                              <a:lnTo>
                                <a:pt x="f70" y="f86"/>
                              </a:lnTo>
                              <a:lnTo>
                                <a:pt x="f48" y="f79"/>
                              </a:lnTo>
                              <a:lnTo>
                                <a:pt x="f78" y="f79"/>
                              </a:lnTo>
                              <a:lnTo>
                                <a:pt x="f78" y="f80"/>
                              </a:lnTo>
                              <a:arcTo wR="f60" hR="f68" stAng="f9" swAng="f3"/>
                              <a:lnTo>
                                <a:pt x="f84" y="f47"/>
                              </a:lnTo>
                              <a:arcTo wR="f60" hR="f68" stAng="f3" swAng="f3"/>
                              <a:lnTo>
                                <a:pt x="f77" y="f79"/>
                              </a:lnTo>
                              <a:lnTo>
                                <a:pt x="f44" y="f79"/>
                              </a:lnTo>
                              <a:lnTo>
                                <a:pt x="f61" y="f86"/>
                              </a:lnTo>
                              <a:close/>
                              <a:moveTo>
                                <a:pt x="f87" y="f68"/>
                              </a:moveTo>
                              <a:lnTo>
                                <a:pt x="f87" y="f67"/>
                              </a:lnTo>
                              <a:moveTo>
                                <a:pt x="f88" y="f67"/>
                              </a:moveTo>
                              <a:lnTo>
                                <a:pt x="f88" y="f68"/>
                              </a:lnTo>
                              <a:moveTo>
                                <a:pt x="f77" y="f79"/>
                              </a:moveTo>
                              <a:lnTo>
                                <a:pt x="f77" y="f81"/>
                              </a:lnTo>
                              <a:moveTo>
                                <a:pt x="f78" y="f81"/>
                              </a:moveTo>
                              <a:lnTo>
                                <a:pt x="f78" y="f79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575" cap="flat">
                          <a:solidFill>
                            <a:srgbClr val="5C67C2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5B94EA2" id="Ribbon: Tilted Down 3" o:spid="_x0000_s1026" style="position:absolute;margin-left:104.35pt;margin-top:37.3pt;width:487.9pt;height:48.2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196331,612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" path="m,nsl2129989,wa1936354,,2323624,51012,2129989,,2129989,51012l1742718,51012at1549083,51012,1936353,102024,1742718,51012,1742718,102024l4453613,102025at4259978,51013,4647248,102025,4453613,102025,4453613,51013l4066342,51012wa3872707,,4259977,51012,4066342,51012,4066342,l6196331,,5421790,255055r774541,255055l4647248,510110r,76519wa4259978,561123,4647248,612135,4647248,586629,4453613,612135l1742718,612135wa1549083,561123,1936353,612135,1742718,612135,1549083,586629l1549083,510110,,510110,774541,255055,,xem2323624,25506nswa1936354,,2323624,51012,2323624,25506,2129989,51012l1742718,51012at1549083,51012,1936353,102024,1742718,51012,1742718,102024l2323624,102025r,-76519xm3872707,25506nsat3872707,,4259977,51012,3872707,25506,4066342,51012l4453613,51012wa4259978,51012,4647248,102024,4453613,51012,4453613,102024l3872707,102025r,-76519xem,nfl2129989,wa1936354,,2323624,51012,2129989,,2129989,51012l1742718,51012at1549083,51012,1936353,102024,1742718,51012,1742718,102024l4453613,102025at4259978,51013,4647248,102025,4453613,102025,4453613,51013l4066342,51012wa3872707,,4259977,51012,4066342,51012,4066342,l6196331,,5421790,255055r774541,255055l4647248,510110r,76519wa4259978,561123,4647248,612135,4647248,586629,4453613,612135l1742718,612135wa1549083,561123,1936353,612135,1742718,612135,1549083,586629l1549083,510110,,510110,774541,255055,,xm2323624,25506nfl2323624,102025t1549083,nfl3872707,25506m1549083,510110nfl1549083,76518t3098165,nfl4647248,510110e" strokecolor="#5c67c2" strokeweight="2.25pt">
                <v:stroke joinstyle="miter"/>
                <v:path arrowok="t" o:connecttype="custom" o:connectlocs="3098166,0;6196331,306068;3098166,612135;0,306068;3098166,102025;774541,255055;5421790,255055" o:connectangles="270,0,90,180,270,180,0" textboxrect="1549083,102025,4647248,612135"/>
              </v:shape>
            </w:pict>
          </mc:Fallback>
        </mc:AlternateContent>
      </w:r>
    </w:p>
    <w:p w14:paraId="2E458840" w14:textId="31DC5135" w:rsidR="003E6716" w:rsidRDefault="003E6716">
      <w:pPr>
        <w:pStyle w:val="Heading2"/>
        <w:rPr>
          <w:b/>
          <w:i/>
          <w:iCs/>
          <w:caps w:val="0"/>
          <w:color w:val="0070C0"/>
          <w:spacing w:val="0"/>
        </w:rPr>
      </w:pPr>
      <w:r>
        <w:rPr>
          <w:b/>
          <w:i/>
          <w:iCs/>
          <w:caps w:val="0"/>
          <w:color w:val="0070C0"/>
          <w:spacing w:val="0"/>
        </w:rPr>
        <w:t>Lowveld Art Festival</w:t>
      </w:r>
    </w:p>
    <w:p w14:paraId="3C88D4AB" w14:textId="61CDECFF" w:rsidR="003E6716" w:rsidRDefault="003E6716"/>
    <w:p w14:paraId="685380A8" w14:textId="0BE72709" w:rsidR="003E6716" w:rsidRDefault="003E6716" w:rsidP="003E6716">
      <w:pPr>
        <w:pStyle w:val="Heading3"/>
        <w:spacing w:before="240" w:after="240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>Congratulations!</w:t>
      </w:r>
    </w:p>
    <w:p w14:paraId="667B9362" w14:textId="77777777" w:rsidR="003E6716" w:rsidRPr="003E6716" w:rsidRDefault="003E6716" w:rsidP="003E6716">
      <w:pPr>
        <w:pStyle w:val="Heading1"/>
        <w:spacing w:after="120"/>
        <w:rPr>
          <w:rFonts w:ascii="Copperplate Gothic Bold" w:hAnsi="Copperplate Gothic Bold"/>
          <w:sz w:val="72"/>
          <w:szCs w:val="28"/>
        </w:rPr>
      </w:pPr>
      <w:r w:rsidRPr="003E6716">
        <w:rPr>
          <w:rFonts w:ascii="Copperplate Gothic Bold" w:hAnsi="Copperplate Gothic Bold"/>
          <w:sz w:val="72"/>
          <w:szCs w:val="28"/>
        </w:rPr>
        <w:t>&lt;&lt;Name&gt;&gt; &lt;&lt;surname&gt;&gt;</w:t>
      </w:r>
    </w:p>
    <w:p w14:paraId="2DD1F516" w14:textId="77777777" w:rsidR="003E6716" w:rsidRDefault="003E6716" w:rsidP="003E6716">
      <w:pPr>
        <w:spacing w:after="120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>in Grade &lt;&lt;Grade&gt;&gt;</w:t>
      </w:r>
    </w:p>
    <w:p w14:paraId="6AB428B4" w14:textId="77777777" w:rsidR="003E6716" w:rsidRDefault="003E6716" w:rsidP="003E6716">
      <w:pPr>
        <w:spacing w:before="240" w:after="240"/>
        <w:ind w:left="3238" w:right="3238"/>
      </w:pPr>
      <w:r>
        <w:rPr>
          <w:rFonts w:ascii="Copperplate Gothic Bold" w:hAnsi="Copperplate Gothic Bold"/>
          <w:sz w:val="44"/>
          <w:szCs w:val="40"/>
        </w:rPr>
        <w:t>has won a &lt;&lt;</w:t>
      </w:r>
      <w:r>
        <w:rPr>
          <w:rFonts w:ascii="Copperplate Gothic Bold" w:hAnsi="Copperplate Gothic Bold"/>
          <w:b/>
          <w:bCs/>
          <w:sz w:val="44"/>
          <w:szCs w:val="40"/>
        </w:rPr>
        <w:t>Medal</w:t>
      </w:r>
      <w:r>
        <w:rPr>
          <w:rFonts w:ascii="Copperplate Gothic Bold" w:hAnsi="Copperplate Gothic Bold"/>
          <w:sz w:val="44"/>
          <w:szCs w:val="40"/>
        </w:rPr>
        <w:t>&gt;&gt; award in the</w:t>
      </w:r>
    </w:p>
    <w:p w14:paraId="1C8A67D2" w14:textId="77777777" w:rsidR="003E6716" w:rsidRDefault="003E6716">
      <w:pPr>
        <w:pStyle w:val="Heading3"/>
      </w:pPr>
      <w:r>
        <w:rPr>
          <w:rFonts w:ascii="Copperplate Gothic Bold" w:hAnsi="Copperplate Gothic Bold"/>
          <w:b/>
          <w:bCs/>
          <w:sz w:val="44"/>
          <w:szCs w:val="36"/>
        </w:rPr>
        <w:t xml:space="preserve"> &lt;&lt;Category&gt;&gt; Category</w:t>
      </w:r>
    </w:p>
    <w:p w14:paraId="04BDA262" w14:textId="77777777" w:rsidR="003E6716" w:rsidRDefault="003E6716">
      <w:pPr>
        <w:ind w:left="0" w:right="0"/>
        <w:rPr>
          <w:rFonts w:ascii="Copperplate Gothic Bold" w:hAnsi="Copperplate Gothic Bold"/>
        </w:rPr>
      </w:pPr>
    </w:p>
    <w:p w14:paraId="7A0B3AD4" w14:textId="77777777" w:rsidR="003E6716" w:rsidRDefault="003E6716">
      <w:pPr>
        <w:ind w:left="0" w:right="0"/>
        <w:rPr>
          <w:rFonts w:ascii="Copperplate Gothic Bold" w:hAnsi="Copperplate Gothic Bold"/>
        </w:rPr>
      </w:pPr>
    </w:p>
    <w:p w14:paraId="1BDCBDD2" w14:textId="77777777" w:rsidR="003E6716" w:rsidRDefault="003E6716">
      <w:pPr>
        <w:ind w:left="0" w:right="0"/>
      </w:pPr>
      <w:r>
        <w:rPr>
          <w:rFonts w:ascii="Copperplate Gothic Bold" w:hAnsi="Copperplate Gothic Bold"/>
          <w:noProof/>
          <w:lang w:val="en-AU" w:eastAsia="en-AU"/>
        </w:rPr>
        <mc:AlternateContent>
          <mc:Choice Requires="wpg">
            <w:drawing>
              <wp:inline distT="0" distB="0" distL="0" distR="0" wp14:anchorId="68E23591" wp14:editId="492DF37C">
                <wp:extent cx="1131569" cy="1131569"/>
                <wp:effectExtent l="38100" t="38100" r="30481" b="30481"/>
                <wp:docPr id="808231551" name="Group 3" descr="Decorative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1569" cy="1131569"/>
                          <a:chOff x="0" y="0"/>
                          <a:chExt cx="1131569" cy="1131569"/>
                        </a:xfrm>
                      </wpg:grpSpPr>
                      <wps:wsp>
                        <wps:cNvPr id="1044247644" name="Oval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131569" cy="1131569"/>
                          </a:xfrm>
                          <a:custGeom>
                            <a:avLst/>
                            <a:gdLst>
                              <a:gd name="f0" fmla="val 21600000"/>
                              <a:gd name="f1" fmla="val 10800000"/>
                              <a:gd name="f2" fmla="val 5400000"/>
                              <a:gd name="f3" fmla="val 180"/>
                              <a:gd name="f4" fmla="val w"/>
                              <a:gd name="f5" fmla="val h"/>
                              <a:gd name="f6" fmla="val ss"/>
                              <a:gd name="f7" fmla="val 0"/>
                              <a:gd name="f8" fmla="*/ 5419351 1 1725033"/>
                              <a:gd name="f9" fmla="+- 0 0 -360"/>
                              <a:gd name="f10" fmla="+- 0 0 -180"/>
                              <a:gd name="f11" fmla="abs f4"/>
                              <a:gd name="f12" fmla="abs f5"/>
                              <a:gd name="f13" fmla="abs f6"/>
                              <a:gd name="f14" fmla="val f7"/>
                              <a:gd name="f15" fmla="+- 2700000 f2 0"/>
                              <a:gd name="f16" fmla="*/ f9 f1 1"/>
                              <a:gd name="f17" fmla="*/ f10 f1 1"/>
                              <a:gd name="f18" fmla="?: f11 f4 1"/>
                              <a:gd name="f19" fmla="?: f12 f5 1"/>
                              <a:gd name="f20" fmla="?: f13 f6 1"/>
                              <a:gd name="f21" fmla="*/ f15 f8 1"/>
                              <a:gd name="f22" fmla="*/ f16 1 f3"/>
                              <a:gd name="f23" fmla="*/ f17 1 f3"/>
                              <a:gd name="f24" fmla="*/ f18 1 21600"/>
                              <a:gd name="f25" fmla="*/ f19 1 21600"/>
                              <a:gd name="f26" fmla="*/ 21600 f18 1"/>
                              <a:gd name="f27" fmla="*/ 21600 f19 1"/>
                              <a:gd name="f28" fmla="*/ f21 1 f1"/>
                              <a:gd name="f29" fmla="+- f22 0 f2"/>
                              <a:gd name="f30" fmla="+- f23 0 f2"/>
                              <a:gd name="f31" fmla="min f25 f24"/>
                              <a:gd name="f32" fmla="*/ f26 1 f20"/>
                              <a:gd name="f33" fmla="*/ f27 1 f20"/>
                              <a:gd name="f34" fmla="+- 0 0 f28"/>
                              <a:gd name="f35" fmla="val f32"/>
                              <a:gd name="f36" fmla="val f33"/>
                              <a:gd name="f37" fmla="+- 0 0 f34"/>
                              <a:gd name="f38" fmla="*/ f14 f31 1"/>
                              <a:gd name="f39" fmla="+- f36 0 f14"/>
                              <a:gd name="f40" fmla="+- f35 0 f14"/>
                              <a:gd name="f41" fmla="*/ f37 f1 1"/>
                              <a:gd name="f42" fmla="*/ f39 1 2"/>
                              <a:gd name="f43" fmla="*/ f40 1 2"/>
                              <a:gd name="f44" fmla="*/ f41 1 f8"/>
                              <a:gd name="f45" fmla="+- f14 f42 0"/>
                              <a:gd name="f46" fmla="+- f14 f43 0"/>
                              <a:gd name="f47" fmla="+- f44 0 f2"/>
                              <a:gd name="f48" fmla="*/ f43 f31 1"/>
                              <a:gd name="f49" fmla="*/ f42 f31 1"/>
                              <a:gd name="f50" fmla="cos 1 f47"/>
                              <a:gd name="f51" fmla="sin 1 f47"/>
                              <a:gd name="f52" fmla="*/ f45 f31 1"/>
                              <a:gd name="f53" fmla="+- 0 0 f50"/>
                              <a:gd name="f54" fmla="+- 0 0 f51"/>
                              <a:gd name="f55" fmla="+- 0 0 f53"/>
                              <a:gd name="f56" fmla="+- 0 0 f54"/>
                              <a:gd name="f57" fmla="*/ f55 f43 1"/>
                              <a:gd name="f58" fmla="*/ f56 f42 1"/>
                              <a:gd name="f59" fmla="+- f46 0 f57"/>
                              <a:gd name="f60" fmla="+- f46 f57 0"/>
                              <a:gd name="f61" fmla="+- f45 0 f58"/>
                              <a:gd name="f62" fmla="+- f45 f58 0"/>
                              <a:gd name="f63" fmla="*/ f59 f31 1"/>
                              <a:gd name="f64" fmla="*/ f61 f31 1"/>
                              <a:gd name="f65" fmla="*/ f60 f31 1"/>
                              <a:gd name="f66" fmla="*/ f62 f31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29">
                                <a:pos x="f63" y="f64"/>
                              </a:cxn>
                              <a:cxn ang="f30">
                                <a:pos x="f63" y="f66"/>
                              </a:cxn>
                              <a:cxn ang="f30">
                                <a:pos x="f65" y="f66"/>
                              </a:cxn>
                              <a:cxn ang="f29">
                                <a:pos x="f65" y="f64"/>
                              </a:cxn>
                            </a:cxnLst>
                            <a:rect l="f63" t="f64" r="f65" b="f66"/>
                            <a:pathLst>
                              <a:path>
                                <a:moveTo>
                                  <a:pt x="f38" y="f52"/>
                                </a:moveTo>
                                <a:arcTo wR="f48" hR="f49" stAng="f1" swAng="f0"/>
                                <a:close/>
                              </a:path>
                            </a:pathLst>
                          </a:custGeom>
                          <a:solidFill>
                            <a:srgbClr val="DCC683"/>
                          </a:solidFill>
                          <a:ln w="76196" cap="flat">
                            <a:solidFill>
                              <a:srgbClr val="BF9237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657070" name="Graphic 6" descr="Decorative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5725" y="85725"/>
                            <a:ext cx="977895" cy="934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3A0D141" id="Group 3" o:spid="_x0000_s1026" alt="Decorative" style="width:89.1pt;height:89.1pt;mso-position-horizontal-relative:char;mso-position-vertical-relative:line" coordsize="11315,113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">
                <v:shape id="Oval 4" o:spid="_x0000_s1027" alt="&quot;&quot;" style="position:absolute;width:11315;height:11315;visibility:visible;mso-wrap-style:square;v-text-anchor:top" coordsize="1131569,1131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" path="m,565785at,,1131570,1131570,,565785,,565785xe" fillcolor="#dcc683" strokecolor="#bf9237" strokeweight="2.11656mm">
                  <v:stroke joinstyle="miter"/>
                  <v:path arrowok="t" o:connecttype="custom" o:connectlocs="565785,0;1131569,565785;565785,1131569;0,565785;165714,165714;165714,965855;965855,965855;965855,165714" o:connectangles="270,0,90,180,270,90,90,270" textboxrect="165714,165714,965855,96585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" o:spid="_x0000_s1028" type="#_x0000_t75" alt="Decorative" style="position:absolute;left:857;top:857;width:9779;height:93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">
                  <v:imagedata r:id="rId7" o:title="Decorative"/>
                </v:shape>
                <w10:anchorlock/>
              </v:group>
            </w:pict>
          </mc:Fallback>
        </mc:AlternateContent>
      </w:r>
    </w:p>
    <w:p w14:paraId="4D77B8C2" w14:textId="68CFFA33" w:rsidR="003E6716" w:rsidRDefault="003E6716" w:rsidP="003E6716">
      <w:pPr>
        <w:tabs>
          <w:tab w:val="left" w:pos="284"/>
          <w:tab w:val="left" w:pos="10206"/>
        </w:tabs>
        <w:ind w:left="0" w:right="0"/>
        <w:jc w:val="left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>Principal</w:t>
      </w:r>
      <w:r>
        <w:rPr>
          <w:rFonts w:ascii="Copperplate Gothic Bold" w:hAnsi="Copperplate Gothic Bold"/>
        </w:rPr>
        <w:tab/>
        <w:t>Judge</w:t>
      </w:r>
    </w:p>
    <w:p w14:paraId="1978DA94" w14:textId="77777777" w:rsidR="007672C6" w:rsidRDefault="007672C6"/>
    <w:sectPr w:rsidR="007672C6">
      <w:pgSz w:w="15840" w:h="12240" w:orient="landscape"/>
      <w:pgMar w:top="1080" w:right="1080" w:bottom="1080" w:left="1080" w:header="720" w:footer="720" w:gutter="0"/>
      <w:pgBorders w:offsetFrom="page">
        <w:top w:val="single" w:sz="48" w:space="24" w:color="000000"/>
        <w:left w:val="single" w:sz="48" w:space="24" w:color="000000"/>
        <w:bottom w:val="single" w:sz="48" w:space="24" w:color="000000"/>
        <w:right w:val="single" w:sz="48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05E09" w14:textId="77777777" w:rsidR="001B03F8" w:rsidRDefault="001B03F8">
      <w:r>
        <w:separator/>
      </w:r>
    </w:p>
  </w:endnote>
  <w:endnote w:type="continuationSeparator" w:id="0">
    <w:p w14:paraId="5B0E4D85" w14:textId="77777777" w:rsidR="001B03F8" w:rsidRDefault="001B0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92FC" w14:textId="77777777" w:rsidR="001B03F8" w:rsidRDefault="001B03F8">
      <w:r>
        <w:ptab w:relativeTo="margin" w:alignment="center" w:leader="none"/>
      </w:r>
      <w:r>
        <w:separator/>
      </w:r>
    </w:p>
  </w:footnote>
  <w:footnote w:type="continuationSeparator" w:id="0">
    <w:p w14:paraId="3B0E6CB1" w14:textId="77777777" w:rsidR="001B03F8" w:rsidRDefault="001B0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672C6"/>
    <w:rsid w:val="001B03F8"/>
    <w:rsid w:val="003E6716"/>
    <w:rsid w:val="007672C6"/>
    <w:rsid w:val="00C439F5"/>
    <w:rsid w:val="00FA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F1CCB"/>
  <w15:docId w15:val="{9A861686-21EB-48EE-8305-953D27B7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color w:val="595959"/>
        <w:sz w:val="28"/>
        <w:szCs w:val="28"/>
        <w:lang w:val="en-US" w:eastAsia="en-US" w:bidi="ar-SA"/>
      </w:rPr>
    </w:rPrDefault>
    <w:pPrDefault>
      <w:pPr>
        <w:autoSpaceDN w:val="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="3240" w:right="3240"/>
    </w:pPr>
    <w:rPr>
      <w:sz w:val="3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ind w:left="0" w:right="0"/>
      <w:outlineLvl w:val="0"/>
    </w:pPr>
    <w:rPr>
      <w:rFonts w:ascii="Book Antiqua" w:eastAsia="Times New Roman" w:hAnsi="Book Antiqua"/>
      <w:caps/>
      <w:color w:val="8E6C29"/>
      <w:spacing w:val="40"/>
      <w:sz w:val="96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/>
      <w:ind w:left="0" w:right="0"/>
      <w:outlineLvl w:val="1"/>
    </w:pPr>
    <w:rPr>
      <w:rFonts w:ascii="Book Antiqua" w:eastAsia="Times New Roman" w:hAnsi="Book Antiqua"/>
      <w:caps/>
      <w:color w:val="8E6C29"/>
      <w:spacing w:val="20"/>
      <w:sz w:val="44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/>
      <w:ind w:left="0" w:right="0"/>
      <w:outlineLvl w:val="2"/>
    </w:pPr>
    <w:rPr>
      <w:rFonts w:eastAsia="Times New Roman"/>
      <w:caps/>
      <w:spacing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</w:style>
  <w:style w:type="character" w:customStyle="1" w:styleId="Heading1Char">
    <w:name w:val="Heading 1 Char"/>
    <w:basedOn w:val="DefaultParagraphFont"/>
    <w:rPr>
      <w:rFonts w:ascii="Book Antiqua" w:eastAsia="Times New Roman" w:hAnsi="Book Antiqua" w:cs="Times New Roman"/>
      <w:caps/>
      <w:color w:val="8E6C29"/>
      <w:spacing w:val="40"/>
      <w:sz w:val="96"/>
      <w:szCs w:val="32"/>
    </w:rPr>
  </w:style>
  <w:style w:type="character" w:customStyle="1" w:styleId="Heading2Char">
    <w:name w:val="Heading 2 Char"/>
    <w:basedOn w:val="DefaultParagraphFont"/>
    <w:rPr>
      <w:rFonts w:ascii="Book Antiqua" w:eastAsia="Times New Roman" w:hAnsi="Book Antiqua" w:cs="Times New Roman"/>
      <w:caps/>
      <w:color w:val="8E6C29"/>
      <w:spacing w:val="20"/>
      <w:sz w:val="44"/>
      <w:szCs w:val="26"/>
    </w:rPr>
  </w:style>
  <w:style w:type="character" w:customStyle="1" w:styleId="Heading3Char">
    <w:name w:val="Heading 3 Char"/>
    <w:basedOn w:val="DefaultParagraphFont"/>
    <w:rPr>
      <w:rFonts w:eastAsia="Times New Roman" w:cs="Times New Roman"/>
      <w:caps/>
      <w:spacing w:val="20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Diploma%20certific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Diploma%20certificate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Reinet Barnard</dc:creator>
  <dc:description/>
  <cp:lastModifiedBy>Susanna Jacobs</cp:lastModifiedBy>
  <cp:revision>3</cp:revision>
  <dcterms:created xsi:type="dcterms:W3CDTF">2025-07-21T21:36:00Z</dcterms:created>
  <dcterms:modified xsi:type="dcterms:W3CDTF">2025-07-21T21:40:00Z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